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71DF5" w14:textId="77777777" w:rsidR="00BE6974" w:rsidRDefault="00BE6974" w:rsidP="00BE697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WHYTE</w:t>
      </w:r>
      <w:r>
        <w:t xml:space="preserve">  </w:t>
      </w:r>
      <w:proofErr w:type="gramStart"/>
      <w:r>
        <w:t xml:space="preserve">   (</w:t>
      </w:r>
      <w:proofErr w:type="gramEnd"/>
      <w:r>
        <w:t>fl.1484)</w:t>
      </w:r>
    </w:p>
    <w:p w14:paraId="51C4F667" w14:textId="77777777" w:rsidR="00BE6974" w:rsidRDefault="00BE6974" w:rsidP="00BE697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Sandwich, Kent.</w:t>
      </w:r>
    </w:p>
    <w:p w14:paraId="0C2DA251" w14:textId="77777777" w:rsidR="00BE6974" w:rsidRDefault="00BE6974" w:rsidP="00BE697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4DB8B4A6" w14:textId="77777777" w:rsidR="00BE6974" w:rsidRDefault="00BE6974" w:rsidP="00BE697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41F71920" w14:textId="77777777" w:rsidR="00BE6974" w:rsidRDefault="00BE6974" w:rsidP="00BE697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1484</w:t>
      </w:r>
      <w:r>
        <w:tab/>
        <w:t>He made his Will.   (Plomer 505)</w:t>
      </w:r>
    </w:p>
    <w:p w14:paraId="3F8BABC7" w14:textId="77777777" w:rsidR="00BE6974" w:rsidRDefault="00BE6974" w:rsidP="00BE697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6C49D23F" w14:textId="77777777" w:rsidR="00BE6974" w:rsidRDefault="00BE6974" w:rsidP="00BE6974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6713BCBC" w14:textId="77777777" w:rsidR="00BE6974" w:rsidRDefault="00BE6974" w:rsidP="00BE6974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January 2018</w:t>
      </w:r>
    </w:p>
    <w:p w14:paraId="5F6A5980" w14:textId="77777777" w:rsidR="006B2F86" w:rsidRPr="00E71FC3" w:rsidRDefault="00BE697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90DD3" w14:textId="77777777" w:rsidR="00BE6974" w:rsidRDefault="00BE6974" w:rsidP="00E71FC3">
      <w:pPr>
        <w:spacing w:after="0" w:line="240" w:lineRule="auto"/>
      </w:pPr>
      <w:r>
        <w:separator/>
      </w:r>
    </w:p>
  </w:endnote>
  <w:endnote w:type="continuationSeparator" w:id="0">
    <w:p w14:paraId="75D4B323" w14:textId="77777777" w:rsidR="00BE6974" w:rsidRDefault="00BE69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BD3A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85C25" w14:textId="77777777" w:rsidR="00BE6974" w:rsidRDefault="00BE6974" w:rsidP="00E71FC3">
      <w:pPr>
        <w:spacing w:after="0" w:line="240" w:lineRule="auto"/>
      </w:pPr>
      <w:r>
        <w:separator/>
      </w:r>
    </w:p>
  </w:footnote>
  <w:footnote w:type="continuationSeparator" w:id="0">
    <w:p w14:paraId="1D4172EF" w14:textId="77777777" w:rsidR="00BE6974" w:rsidRDefault="00BE69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974"/>
    <w:rsid w:val="001A7C09"/>
    <w:rsid w:val="00577BD5"/>
    <w:rsid w:val="00656CBA"/>
    <w:rsid w:val="006A1F77"/>
    <w:rsid w:val="00733BE7"/>
    <w:rsid w:val="00AB52E8"/>
    <w:rsid w:val="00B16D3F"/>
    <w:rsid w:val="00BB41AC"/>
    <w:rsid w:val="00BE697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A7C75"/>
  <w15:chartTrackingRefBased/>
  <w15:docId w15:val="{D4D924B3-6105-42AE-8EEE-5E5FA2D45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2018-02-01T08:27:00Z</dcterms:created>
  <dcterms:modified xsi:type="dcterms:W3CDTF">2018-02-01T08:27:00Z</dcterms:modified>
</cp:coreProperties>
</file>